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E04" w:rsidRDefault="00750E04">
      <w:pPr>
        <w:jc w:val="center"/>
        <w:rPr>
          <w:sz w:val="36"/>
          <w:szCs w:val="36"/>
        </w:rPr>
      </w:pPr>
      <w:r>
        <w:rPr>
          <w:sz w:val="36"/>
          <w:szCs w:val="36"/>
        </w:rPr>
        <w:t xml:space="preserve">Dissection Reflection </w:t>
      </w:r>
    </w:p>
    <w:p w:rsidR="00000000" w:rsidRDefault="00750E04" w:rsidP="00750E04">
      <w:r>
        <w:rPr>
          <w:sz w:val="24"/>
          <w:szCs w:val="24"/>
        </w:rPr>
        <w:t xml:space="preserve">          The dissection part of last term was really fun.  First we dissected a worm and it was fun because,  we had to cut it open and poked its insides.  Then we did the crawfish and it really stunk.  First we had to cut the crawfish open with scissors, it was hard to do because the shell of the crawfish was so hard that me and Cody just switched to a scalpel and that was much easier to cut open the crawfishes shell.  Then we did the perch wich wasn’t that hard but it was hard.  We cut that one open to, it wasn’t hard to cut the perch open.  We started to poke inside of the perch.  Then we started on the frog witch I think was the most fun.  Me and Logan got exempt from the final test but we took it anyway to get extra credit and we nailed it.         </w:t>
      </w:r>
    </w:p>
    <w:sectPr w:rsidR="00000000" w:rsidSect="00750E04">
      <w:headerReference w:type="default" r:id="rId6"/>
      <w:footerReference w:type="default" r:id="rId7"/>
      <w:pgSz w:w="12240" w:h="15840"/>
      <w:pgMar w:top="1440" w:right="1800" w:bottom="1440" w:left="1800" w:header="720" w:footer="86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E04" w:rsidRDefault="00750E04" w:rsidP="00750E04">
      <w:r>
        <w:separator/>
      </w:r>
    </w:p>
  </w:endnote>
  <w:endnote w:type="continuationSeparator" w:id="0">
    <w:p w:rsidR="00750E04" w:rsidRDefault="00750E04" w:rsidP="00750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04" w:rsidRDefault="00750E04">
    <w:pPr>
      <w:tabs>
        <w:tab w:val="center" w:pos="4320"/>
        <w:tab w:val="right" w:pos="8640"/>
      </w:tabs>
      <w:rPr>
        <w:rFonts w:cstheme="minorBidi"/>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E04" w:rsidRDefault="00750E04" w:rsidP="00750E04">
      <w:r>
        <w:separator/>
      </w:r>
    </w:p>
  </w:footnote>
  <w:footnote w:type="continuationSeparator" w:id="0">
    <w:p w:rsidR="00750E04" w:rsidRDefault="00750E04" w:rsidP="00750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04" w:rsidRDefault="00750E04">
    <w:pPr>
      <w:tabs>
        <w:tab w:val="center" w:pos="4320"/>
        <w:tab w:val="right" w:pos="8640"/>
      </w:tabs>
      <w:rPr>
        <w:rFonts w:cstheme="minorBidi"/>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lorPos" w:val=""/>
    <w:docVar w:name="ColorSet" w:val=""/>
    <w:docVar w:name="StylePos" w:val=""/>
    <w:docVar w:name="StyleSet" w:val=""/>
  </w:docVars>
  <w:rsids>
    <w:rsidRoot w:val="00750E04"/>
    <w:rsid w:val="00750E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0</cp:revision>
</cp:coreProperties>
</file>